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609D4" w14:textId="2DA9460C" w:rsidR="00BA00AB" w:rsidRDefault="006F6A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   (fl.1422)</w:t>
      </w:r>
    </w:p>
    <w:p w14:paraId="51F0F6E7" w14:textId="2D346D40" w:rsidR="006F6A5C" w:rsidRDefault="006F6A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 Cutler.</w:t>
      </w:r>
    </w:p>
    <w:p w14:paraId="79D9FD56" w14:textId="3AD8CE3E" w:rsidR="006F6A5C" w:rsidRDefault="006F6A5C" w:rsidP="009139A6">
      <w:pPr>
        <w:pStyle w:val="NoSpacing"/>
        <w:rPr>
          <w:rFonts w:cs="Times New Roman"/>
          <w:szCs w:val="24"/>
        </w:rPr>
      </w:pPr>
    </w:p>
    <w:p w14:paraId="2A6D000F" w14:textId="32A809A1" w:rsidR="006F6A5C" w:rsidRDefault="006F6A5C" w:rsidP="009139A6">
      <w:pPr>
        <w:pStyle w:val="NoSpacing"/>
        <w:rPr>
          <w:rFonts w:cs="Times New Roman"/>
          <w:szCs w:val="24"/>
        </w:rPr>
      </w:pPr>
    </w:p>
    <w:p w14:paraId="73863895" w14:textId="19D6CAD2" w:rsidR="006F6A5C" w:rsidRDefault="006F6A5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His wife was presented to the ward court for selling ale in their house in</w:t>
      </w:r>
    </w:p>
    <w:p w14:paraId="2B51EC1A" w14:textId="5019C842" w:rsidR="006F6A5C" w:rsidRDefault="006F6A5C" w:rsidP="006F6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hanaps.</w:t>
      </w:r>
    </w:p>
    <w:p w14:paraId="00DB71EC" w14:textId="77777777" w:rsidR="006F6A5C" w:rsidRDefault="006F6A5C" w:rsidP="006F6A5C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7DAE215B" w14:textId="2059502B" w:rsidR="006F6A5C" w:rsidRDefault="006F6A5C" w:rsidP="006F6A5C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r>
        <w:rPr>
          <w:rFonts w:cs="Times New Roman"/>
          <w:szCs w:val="24"/>
        </w:rPr>
        <w:t xml:space="preserve">A.H.Thomas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140</w:t>
      </w:r>
      <w:r>
        <w:rPr>
          <w:rFonts w:cs="Times New Roman"/>
          <w:szCs w:val="24"/>
        </w:rPr>
        <w:t>)</w:t>
      </w:r>
    </w:p>
    <w:p w14:paraId="1C4289DC" w14:textId="77777777" w:rsidR="006F6A5C" w:rsidRDefault="006F6A5C" w:rsidP="006F6A5C">
      <w:pPr>
        <w:pStyle w:val="NoSpacing"/>
        <w:rPr>
          <w:rFonts w:cs="Times New Roman"/>
          <w:szCs w:val="24"/>
        </w:rPr>
      </w:pPr>
    </w:p>
    <w:p w14:paraId="3FAF8E38" w14:textId="77777777" w:rsidR="006F6A5C" w:rsidRDefault="006F6A5C" w:rsidP="006F6A5C">
      <w:pPr>
        <w:pStyle w:val="NoSpacing"/>
        <w:rPr>
          <w:rFonts w:cs="Times New Roman"/>
          <w:szCs w:val="24"/>
        </w:rPr>
      </w:pPr>
    </w:p>
    <w:p w14:paraId="4CEFD741" w14:textId="77777777" w:rsidR="006F6A5C" w:rsidRDefault="006F6A5C" w:rsidP="006F6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2022</w:t>
      </w:r>
    </w:p>
    <w:p w14:paraId="486977D2" w14:textId="2821BB72" w:rsidR="006F6A5C" w:rsidRPr="006F6A5C" w:rsidRDefault="006F6A5C" w:rsidP="009139A6">
      <w:pPr>
        <w:pStyle w:val="NoSpacing"/>
        <w:rPr>
          <w:rFonts w:cs="Times New Roman"/>
          <w:szCs w:val="24"/>
        </w:rPr>
      </w:pPr>
    </w:p>
    <w:sectPr w:rsidR="006F6A5C" w:rsidRPr="006F6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8D2B" w14:textId="77777777" w:rsidR="006F6A5C" w:rsidRDefault="006F6A5C" w:rsidP="009139A6">
      <w:r>
        <w:separator/>
      </w:r>
    </w:p>
  </w:endnote>
  <w:endnote w:type="continuationSeparator" w:id="0">
    <w:p w14:paraId="535A1A5C" w14:textId="77777777" w:rsidR="006F6A5C" w:rsidRDefault="006F6A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0F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00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7B3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3D52C" w14:textId="77777777" w:rsidR="006F6A5C" w:rsidRDefault="006F6A5C" w:rsidP="009139A6">
      <w:r>
        <w:separator/>
      </w:r>
    </w:p>
  </w:footnote>
  <w:footnote w:type="continuationSeparator" w:id="0">
    <w:p w14:paraId="7CB71040" w14:textId="77777777" w:rsidR="006F6A5C" w:rsidRDefault="006F6A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E8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7B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1F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A5C"/>
    <w:rsid w:val="000666E0"/>
    <w:rsid w:val="002510B7"/>
    <w:rsid w:val="005C130B"/>
    <w:rsid w:val="006F6A5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FF07A"/>
  <w15:chartTrackingRefBased/>
  <w15:docId w15:val="{F15491F2-8EC7-45BB-B985-F723E674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2022-11-09T14:11:00Z</dcterms:created>
  <dcterms:modified xsi:type="dcterms:W3CDTF">2022-11-09T14:15:00Z</dcterms:modified>
</cp:coreProperties>
</file>